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Folkestone and Hythe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Folkestone and Hythe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Folkestone and Hythe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Folkestone and Hythe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Folkestone and Hythe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Folkestone and Hythe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Folkestone and Hythe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Folkestone and Hythe is estimated to be </w:t>
      </w:r>
      <w:r w:rsidRPr="00773DF7">
        <w:rPr>
          <w:rFonts w:ascii="Libre Franklin Light" w:eastAsia="Times New Roman" w:hAnsi="Libre Franklin Light" w:cs="Calibri Light"/>
          <w:b/>
          <w:bCs/>
          <w:color w:val="C45911" w:themeColor="accent2" w:themeShade="BF"/>
        </w:rPr>
        <w:t xml:space="preserve">£1,702,626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Folkestone and Hythe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Folkestone and Hythe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Folkestone and Hythe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Folkestone and Hythe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olkestone and Hyth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Folkestone and Hythe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olkestone and Hyth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Folkestone and Hythe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Folkestone and Hythe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olkestone and Hyth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Folkestone and Hythe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Folkestone and Hythe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Folkestone and Hythe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Folkestone and Hythe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Folkestone and Hythe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Folkestone and Hythe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£1,702,626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Folkestone and Hythe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£573,534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£41,086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£11,555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£1,027,533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£1,702,626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Folkestone and Hythe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Folkestone and Hythe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Folkestone and Hythe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Folkestone and Hythe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Folkestone and Hythe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Folkestone and Hythe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Folkestone and Hythe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Folkestone and Hythe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Folkestone and Hythe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3B8E8D2-92BC-4C08-B187-165B4B53360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